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B3F" w:rsidRPr="00CF28BF" w:rsidRDefault="00F61B3F" w:rsidP="00F61B3F">
      <w:pPr>
        <w:jc w:val="center"/>
        <w:rPr>
          <w:rFonts w:ascii="黑体" w:eastAsia="黑体" w:hint="eastAsia"/>
          <w:sz w:val="32"/>
          <w:szCs w:val="32"/>
        </w:rPr>
      </w:pPr>
      <w:r w:rsidRPr="00CF28BF">
        <w:rPr>
          <w:rFonts w:ascii="黑体" w:eastAsia="黑体" w:hint="eastAsia"/>
          <w:sz w:val="32"/>
          <w:szCs w:val="32"/>
        </w:rPr>
        <w:t>争做新时代好少年</w:t>
      </w:r>
    </w:p>
    <w:p w:rsidR="00E0293E" w:rsidRPr="00F61B3F" w:rsidRDefault="00F61B3F" w:rsidP="00F61B3F">
      <w:pPr>
        <w:jc w:val="center"/>
        <w:rPr>
          <w:rFonts w:ascii="宋体" w:eastAsia="宋体" w:hAnsi="宋体"/>
          <w:b/>
          <w:sz w:val="32"/>
          <w:szCs w:val="32"/>
        </w:rPr>
      </w:pPr>
      <w:r w:rsidRPr="00F61B3F">
        <w:rPr>
          <w:rFonts w:ascii="宋体" w:eastAsia="宋体" w:hAnsi="宋体" w:hint="eastAsia"/>
          <w:b/>
          <w:sz w:val="32"/>
          <w:szCs w:val="32"/>
        </w:rPr>
        <w:t>孝感市体育路学校   406班   熊采妍</w:t>
      </w:r>
    </w:p>
    <w:p w:rsidR="00E0293E" w:rsidRPr="00F61B3F" w:rsidRDefault="00F61B3F" w:rsidP="00F61B3F">
      <w:pPr>
        <w:spacing w:line="580" w:lineRule="exact"/>
        <w:ind w:firstLineChars="200" w:firstLine="60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中国，一个有着五千年悠久历史的文明古国，</w:t>
      </w:r>
      <w:r w:rsidRPr="00F61B3F">
        <w:rPr>
          <w:rFonts w:ascii="宋体" w:eastAsia="宋体" w:hAnsi="宋体" w:hint="eastAsia"/>
          <w:color w:val="000000" w:themeColor="text1"/>
          <w:sz w:val="30"/>
          <w:szCs w:val="30"/>
        </w:rPr>
        <w:t>我们的祖先用智慧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的头脑</w:t>
      </w:r>
      <w:r w:rsidRPr="00F61B3F">
        <w:rPr>
          <w:rFonts w:ascii="宋体" w:eastAsia="宋体" w:hAnsi="宋体" w:hint="eastAsia"/>
          <w:color w:val="000000" w:themeColor="text1"/>
          <w:sz w:val="30"/>
          <w:szCs w:val="30"/>
        </w:rPr>
        <w:t>，勤劳的双手创造了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她！不久的将来，我们将从先辈</w:t>
      </w:r>
      <w:r w:rsidR="00D6060C">
        <w:rPr>
          <w:rFonts w:ascii="宋体" w:eastAsia="宋体" w:hAnsi="宋体" w:hint="eastAsia"/>
          <w:color w:val="000000" w:themeColor="text1"/>
          <w:sz w:val="30"/>
          <w:szCs w:val="30"/>
        </w:rPr>
        <w:t>肩上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接过</w:t>
      </w:r>
      <w:r w:rsidR="00D6060C">
        <w:rPr>
          <w:rFonts w:ascii="宋体" w:eastAsia="宋体" w:hAnsi="宋体" w:hint="eastAsia"/>
          <w:color w:val="000000" w:themeColor="text1"/>
          <w:sz w:val="30"/>
          <w:szCs w:val="30"/>
        </w:rPr>
        <w:t>重任，为强大我们的祖国而贡献自己的力量！当下，生长在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新时代</w:t>
      </w:r>
      <w:r w:rsidR="00D6060C">
        <w:rPr>
          <w:rFonts w:ascii="宋体" w:eastAsia="宋体" w:hAnsi="宋体" w:hint="eastAsia"/>
          <w:color w:val="000000" w:themeColor="text1"/>
          <w:sz w:val="30"/>
          <w:szCs w:val="30"/>
        </w:rPr>
        <w:t>里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的我们应该怎么做呢？</w:t>
      </w:r>
      <w:r w:rsidR="00C43E56" w:rsidRPr="00F61B3F">
        <w:rPr>
          <w:rFonts w:ascii="宋体" w:eastAsia="宋体" w:hAnsi="宋体" w:hint="eastAsia"/>
          <w:color w:val="000000" w:themeColor="text1"/>
          <w:sz w:val="30"/>
          <w:szCs w:val="30"/>
        </w:rPr>
        <w:t>我们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应该</w:t>
      </w:r>
      <w:r w:rsidR="00C43E56" w:rsidRPr="00F61B3F">
        <w:rPr>
          <w:rFonts w:ascii="宋体" w:eastAsia="宋体" w:hAnsi="宋体" w:hint="eastAsia"/>
          <w:color w:val="000000" w:themeColor="text1"/>
          <w:sz w:val="30"/>
          <w:szCs w:val="30"/>
        </w:rPr>
        <w:t>从小树立远大的理想，</w:t>
      </w:r>
      <w:r w:rsidR="00C43E56" w:rsidRPr="00F61B3F">
        <w:rPr>
          <w:rFonts w:ascii="宋体" w:eastAsia="宋体" w:hAnsi="宋体" w:hint="eastAsia"/>
          <w:color w:val="000000" w:themeColor="text1"/>
          <w:sz w:val="30"/>
          <w:szCs w:val="30"/>
        </w:rPr>
        <w:t>做到文明、诚信、博爱、进取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，争做</w:t>
      </w:r>
      <w:r w:rsidR="00C43E56" w:rsidRPr="00F61B3F">
        <w:rPr>
          <w:rFonts w:ascii="宋体" w:eastAsia="宋体" w:hAnsi="宋体" w:hint="eastAsia"/>
          <w:color w:val="000000" w:themeColor="text1"/>
          <w:sz w:val="30"/>
          <w:szCs w:val="30"/>
        </w:rPr>
        <w:t>新时代的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好</w:t>
      </w:r>
      <w:r w:rsidR="00C43E56" w:rsidRPr="00F61B3F">
        <w:rPr>
          <w:rFonts w:ascii="宋体" w:eastAsia="宋体" w:hAnsi="宋体" w:hint="eastAsia"/>
          <w:color w:val="000000" w:themeColor="text1"/>
          <w:sz w:val="30"/>
          <w:szCs w:val="30"/>
        </w:rPr>
        <w:t>少年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！</w:t>
      </w:r>
      <w:r w:rsidR="00D6060C" w:rsidRPr="00F61B3F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</w:p>
    <w:p w:rsidR="00E0293E" w:rsidRPr="00F61B3F" w:rsidRDefault="00C43E56" w:rsidP="00D6060C">
      <w:pPr>
        <w:spacing w:line="580" w:lineRule="exact"/>
        <w:ind w:firstLineChars="200" w:firstLine="600"/>
        <w:rPr>
          <w:rFonts w:ascii="宋体" w:eastAsia="宋体" w:hAnsi="宋体"/>
          <w:color w:val="000000" w:themeColor="text1"/>
          <w:sz w:val="30"/>
          <w:szCs w:val="30"/>
        </w:rPr>
      </w:pPr>
      <w:r w:rsidRPr="00F61B3F">
        <w:rPr>
          <w:rFonts w:ascii="宋体" w:eastAsia="宋体" w:hAnsi="宋体" w:hint="eastAsia"/>
          <w:color w:val="000000" w:themeColor="text1"/>
          <w:sz w:val="30"/>
          <w:szCs w:val="30"/>
        </w:rPr>
        <w:t>习近平总书记说：“实现中华民族伟大复兴，就是中华民族近代以来最伟大的梦想！</w:t>
      </w:r>
      <w:r w:rsidRPr="00F61B3F">
        <w:rPr>
          <w:rFonts w:ascii="宋体" w:eastAsia="宋体" w:hAnsi="宋体" w:hint="eastAsia"/>
          <w:color w:val="000000" w:themeColor="text1"/>
          <w:sz w:val="30"/>
          <w:szCs w:val="30"/>
        </w:rPr>
        <w:t>”这是一项光荣而艰巨的事业，需要一代又一代中国人不懈的共同努力。新时代的我们，</w:t>
      </w:r>
      <w:r w:rsidR="00D6060C">
        <w:rPr>
          <w:rFonts w:ascii="宋体" w:eastAsia="宋体" w:hAnsi="宋体" w:hint="eastAsia"/>
          <w:color w:val="000000" w:themeColor="text1"/>
          <w:sz w:val="30"/>
          <w:szCs w:val="30"/>
        </w:rPr>
        <w:t>将</w:t>
      </w:r>
      <w:r w:rsidRPr="00F61B3F">
        <w:rPr>
          <w:rFonts w:ascii="宋体" w:eastAsia="宋体" w:hAnsi="宋体" w:hint="eastAsia"/>
          <w:color w:val="000000" w:themeColor="text1"/>
          <w:sz w:val="30"/>
          <w:szCs w:val="30"/>
        </w:rPr>
        <w:t>踏着先辈们的足迹，接过中华人民的接力棒，继续前行，埋头苦干。</w:t>
      </w:r>
    </w:p>
    <w:p w:rsidR="00E0293E" w:rsidRPr="00F61B3F" w:rsidRDefault="00D6060C" w:rsidP="00F61B3F">
      <w:pPr>
        <w:spacing w:line="580" w:lineRule="exact"/>
        <w:ind w:firstLineChars="200" w:firstLine="600"/>
        <w:rPr>
          <w:rFonts w:ascii="宋体" w:eastAsia="宋体" w:hAnsi="宋体"/>
          <w:color w:val="000000" w:themeColor="text1"/>
          <w:sz w:val="30"/>
          <w:szCs w:val="30"/>
        </w:rPr>
      </w:pPr>
      <w:r w:rsidRPr="00F61B3F">
        <w:rPr>
          <w:rFonts w:ascii="宋体" w:eastAsia="宋体" w:hAnsi="宋体" w:hint="eastAsia"/>
          <w:color w:val="000000" w:themeColor="text1"/>
          <w:sz w:val="30"/>
          <w:szCs w:val="30"/>
        </w:rPr>
        <w:t>一个人想要做出一番成就，就必须给自己立个志向，敢于追梦筑梦，不放弃。</w:t>
      </w:r>
      <w:r w:rsidR="00C43E56" w:rsidRPr="00F61B3F">
        <w:rPr>
          <w:rFonts w:ascii="宋体" w:eastAsia="宋体" w:hAnsi="宋体" w:hint="eastAsia"/>
          <w:color w:val="000000" w:themeColor="text1"/>
          <w:sz w:val="30"/>
          <w:szCs w:val="30"/>
        </w:rPr>
        <w:t>身为少年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的</w:t>
      </w:r>
      <w:r w:rsidR="00C43E56" w:rsidRPr="00F61B3F">
        <w:rPr>
          <w:rFonts w:ascii="宋体" w:eastAsia="宋体" w:hAnsi="宋体" w:hint="eastAsia"/>
          <w:color w:val="000000" w:themeColor="text1"/>
          <w:sz w:val="30"/>
          <w:szCs w:val="30"/>
        </w:rPr>
        <w:t>我们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就更</w:t>
      </w:r>
      <w:r w:rsidR="00C43E56" w:rsidRPr="00F61B3F">
        <w:rPr>
          <w:rFonts w:ascii="宋体" w:eastAsia="宋体" w:hAnsi="宋体" w:hint="eastAsia"/>
          <w:color w:val="000000" w:themeColor="text1"/>
          <w:sz w:val="30"/>
          <w:szCs w:val="30"/>
        </w:rPr>
        <w:t>应</w:t>
      </w:r>
      <w:r w:rsidR="00C43E56" w:rsidRPr="00F61B3F">
        <w:rPr>
          <w:rFonts w:ascii="宋体" w:eastAsia="宋体" w:hAnsi="宋体" w:hint="eastAsia"/>
          <w:color w:val="000000" w:themeColor="text1"/>
          <w:sz w:val="30"/>
          <w:szCs w:val="30"/>
        </w:rPr>
        <w:t>从小树立高远志向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——</w:t>
      </w:r>
      <w:r w:rsidR="00C43E56" w:rsidRPr="00F61B3F">
        <w:rPr>
          <w:rFonts w:ascii="宋体" w:eastAsia="宋体" w:hAnsi="宋体" w:hint="eastAsia"/>
          <w:color w:val="000000" w:themeColor="text1"/>
          <w:sz w:val="30"/>
          <w:szCs w:val="30"/>
        </w:rPr>
        <w:t>志向是人生的航标。</w:t>
      </w:r>
    </w:p>
    <w:p w:rsidR="00E0293E" w:rsidRPr="00F61B3F" w:rsidRDefault="00D6060C" w:rsidP="00F61B3F">
      <w:pPr>
        <w:spacing w:line="580" w:lineRule="exact"/>
        <w:ind w:firstLineChars="200" w:firstLine="600"/>
        <w:rPr>
          <w:rFonts w:ascii="宋体" w:eastAsia="宋体" w:hAnsi="宋体"/>
          <w:color w:val="000000" w:themeColor="text1"/>
          <w:sz w:val="30"/>
          <w:szCs w:val="30"/>
        </w:rPr>
      </w:pPr>
      <w:r w:rsidRPr="00F61B3F">
        <w:rPr>
          <w:rFonts w:ascii="宋体" w:eastAsia="宋体" w:hAnsi="宋体" w:hint="eastAsia"/>
          <w:color w:val="000000" w:themeColor="text1"/>
          <w:sz w:val="30"/>
          <w:szCs w:val="30"/>
        </w:rPr>
        <w:t>知识犹如浩瀚的大海，无边无际，永远也没有尽头，也不会枯竭。</w:t>
      </w:r>
      <w:r w:rsidR="00C43E56" w:rsidRPr="00F61B3F">
        <w:rPr>
          <w:rFonts w:ascii="宋体" w:eastAsia="宋体" w:hAnsi="宋体" w:hint="eastAsia"/>
          <w:color w:val="000000" w:themeColor="text1"/>
          <w:sz w:val="30"/>
          <w:szCs w:val="30"/>
        </w:rPr>
        <w:t>身为少年，我们应该勤奋学习，像海绵吸水一样学习知识。我们现在最主要的任务是掌握文化知识，既要勤学书本上的知识，也要多学课外知识。</w:t>
      </w:r>
    </w:p>
    <w:p w:rsidR="00E0293E" w:rsidRDefault="00C43E56" w:rsidP="00F61B3F">
      <w:pPr>
        <w:spacing w:line="580" w:lineRule="exact"/>
        <w:ind w:firstLineChars="200" w:firstLine="600"/>
        <w:rPr>
          <w:rFonts w:ascii="宋体" w:eastAsia="宋体" w:hAnsi="宋体" w:hint="eastAsia"/>
          <w:color w:val="000000" w:themeColor="text1"/>
          <w:sz w:val="30"/>
          <w:szCs w:val="30"/>
        </w:rPr>
      </w:pPr>
      <w:r w:rsidRPr="00F61B3F">
        <w:rPr>
          <w:rFonts w:ascii="宋体" w:eastAsia="宋体" w:hAnsi="宋体" w:hint="eastAsia"/>
          <w:color w:val="000000" w:themeColor="text1"/>
          <w:sz w:val="30"/>
          <w:szCs w:val="30"/>
        </w:rPr>
        <w:t>我们是祖国的新时代，同学们，让我们挑起复兴中华的重任，为把祖国建设得更加繁荣美好富强而努力吧！</w:t>
      </w:r>
      <w:r w:rsidRPr="00F61B3F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</w:t>
      </w:r>
      <w:r w:rsidRPr="00F61B3F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</w:p>
    <w:p w:rsidR="00F61B3F" w:rsidRPr="00CA2171" w:rsidRDefault="00F61B3F" w:rsidP="00F61B3F">
      <w:pPr>
        <w:jc w:val="right"/>
        <w:rPr>
          <w:rFonts w:ascii="楷体" w:eastAsia="楷体" w:hAnsi="楷体" w:hint="eastAsia"/>
          <w:b/>
          <w:sz w:val="32"/>
          <w:szCs w:val="32"/>
        </w:rPr>
      </w:pPr>
      <w:r w:rsidRPr="000D0478">
        <w:rPr>
          <w:rFonts w:ascii="楷体" w:eastAsia="楷体" w:hAnsi="楷体" w:hint="eastAsia"/>
          <w:b/>
          <w:sz w:val="32"/>
          <w:szCs w:val="32"/>
        </w:rPr>
        <w:t>（指导老师：赵静）</w:t>
      </w:r>
    </w:p>
    <w:p w:rsidR="00F61B3F" w:rsidRPr="00F61B3F" w:rsidRDefault="00F61B3F" w:rsidP="00F61B3F">
      <w:pPr>
        <w:spacing w:line="580" w:lineRule="exact"/>
        <w:rPr>
          <w:rFonts w:ascii="宋体" w:eastAsia="宋体" w:hAnsi="宋体"/>
          <w:color w:val="000000" w:themeColor="text1"/>
          <w:sz w:val="30"/>
          <w:szCs w:val="30"/>
        </w:rPr>
      </w:pPr>
    </w:p>
    <w:sectPr w:rsidR="00F61B3F" w:rsidRPr="00F61B3F" w:rsidSect="00E029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E56" w:rsidRPr="00B25004" w:rsidRDefault="00C43E56" w:rsidP="00F61B3F">
      <w:pPr>
        <w:rPr>
          <w:rFonts w:ascii="Times New Roman" w:hAnsi="Times New Roman"/>
        </w:rPr>
      </w:pPr>
      <w:r>
        <w:separator/>
      </w:r>
    </w:p>
  </w:endnote>
  <w:endnote w:type="continuationSeparator" w:id="1">
    <w:p w:rsidR="00C43E56" w:rsidRPr="00B25004" w:rsidRDefault="00C43E56" w:rsidP="00F61B3F">
      <w:pPr>
        <w:rPr>
          <w:rFonts w:ascii="Times New Roman" w:hAnsi="Times New Roma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E56" w:rsidRPr="00B25004" w:rsidRDefault="00C43E56" w:rsidP="00F61B3F">
      <w:pPr>
        <w:rPr>
          <w:rFonts w:ascii="Times New Roman" w:hAnsi="Times New Roman"/>
        </w:rPr>
      </w:pPr>
      <w:r>
        <w:separator/>
      </w:r>
    </w:p>
  </w:footnote>
  <w:footnote w:type="continuationSeparator" w:id="1">
    <w:p w:rsidR="00C43E56" w:rsidRPr="00B25004" w:rsidRDefault="00C43E56" w:rsidP="00F61B3F">
      <w:pPr>
        <w:rPr>
          <w:rFonts w:ascii="Times New Roman" w:hAnsi="Times New Roman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D4836AB"/>
    <w:rsid w:val="00040801"/>
    <w:rsid w:val="000652C2"/>
    <w:rsid w:val="000C4F42"/>
    <w:rsid w:val="000E77FA"/>
    <w:rsid w:val="00103183"/>
    <w:rsid w:val="00103CF4"/>
    <w:rsid w:val="001528D8"/>
    <w:rsid w:val="00157E7E"/>
    <w:rsid w:val="001B1132"/>
    <w:rsid w:val="001E01CB"/>
    <w:rsid w:val="001F6638"/>
    <w:rsid w:val="00246B26"/>
    <w:rsid w:val="002A5156"/>
    <w:rsid w:val="002D50A7"/>
    <w:rsid w:val="00337A6A"/>
    <w:rsid w:val="00345CDE"/>
    <w:rsid w:val="00350A2B"/>
    <w:rsid w:val="00396AA3"/>
    <w:rsid w:val="003D1C2A"/>
    <w:rsid w:val="0046459B"/>
    <w:rsid w:val="00484F05"/>
    <w:rsid w:val="00495FD3"/>
    <w:rsid w:val="004A0502"/>
    <w:rsid w:val="004B4470"/>
    <w:rsid w:val="004E0BA9"/>
    <w:rsid w:val="005019C2"/>
    <w:rsid w:val="00503BCE"/>
    <w:rsid w:val="005365BD"/>
    <w:rsid w:val="00570FF9"/>
    <w:rsid w:val="005868FB"/>
    <w:rsid w:val="005C0949"/>
    <w:rsid w:val="005D27FF"/>
    <w:rsid w:val="00670838"/>
    <w:rsid w:val="006B1F6A"/>
    <w:rsid w:val="006E5935"/>
    <w:rsid w:val="007344BB"/>
    <w:rsid w:val="00774C1E"/>
    <w:rsid w:val="007B08DB"/>
    <w:rsid w:val="007C54C5"/>
    <w:rsid w:val="00815514"/>
    <w:rsid w:val="00894815"/>
    <w:rsid w:val="008C20F9"/>
    <w:rsid w:val="008F3317"/>
    <w:rsid w:val="00901D07"/>
    <w:rsid w:val="009276A7"/>
    <w:rsid w:val="009477FB"/>
    <w:rsid w:val="0096773E"/>
    <w:rsid w:val="009A1F7E"/>
    <w:rsid w:val="009B42E4"/>
    <w:rsid w:val="009E12DD"/>
    <w:rsid w:val="00A16E80"/>
    <w:rsid w:val="00A93DA0"/>
    <w:rsid w:val="00AA2242"/>
    <w:rsid w:val="00AD2608"/>
    <w:rsid w:val="00B063C7"/>
    <w:rsid w:val="00B065A7"/>
    <w:rsid w:val="00B1753D"/>
    <w:rsid w:val="00B32A83"/>
    <w:rsid w:val="00B35FF4"/>
    <w:rsid w:val="00B40096"/>
    <w:rsid w:val="00B60524"/>
    <w:rsid w:val="00B667A7"/>
    <w:rsid w:val="00BB4C40"/>
    <w:rsid w:val="00C24123"/>
    <w:rsid w:val="00C43E56"/>
    <w:rsid w:val="00C56BD0"/>
    <w:rsid w:val="00C61416"/>
    <w:rsid w:val="00C70226"/>
    <w:rsid w:val="00C70565"/>
    <w:rsid w:val="00C94689"/>
    <w:rsid w:val="00C95FEA"/>
    <w:rsid w:val="00CE3768"/>
    <w:rsid w:val="00CF118B"/>
    <w:rsid w:val="00D02B35"/>
    <w:rsid w:val="00D04929"/>
    <w:rsid w:val="00D273EC"/>
    <w:rsid w:val="00D43A19"/>
    <w:rsid w:val="00D6060C"/>
    <w:rsid w:val="00D833AF"/>
    <w:rsid w:val="00DA2DA3"/>
    <w:rsid w:val="00DB0B95"/>
    <w:rsid w:val="00DE50D8"/>
    <w:rsid w:val="00E0293E"/>
    <w:rsid w:val="00E40E7D"/>
    <w:rsid w:val="00E55ADD"/>
    <w:rsid w:val="00E6658E"/>
    <w:rsid w:val="00E84817"/>
    <w:rsid w:val="00EC59F3"/>
    <w:rsid w:val="00EF0451"/>
    <w:rsid w:val="00F61B3F"/>
    <w:rsid w:val="00FA4800"/>
    <w:rsid w:val="00FB3A6C"/>
    <w:rsid w:val="00FB580F"/>
    <w:rsid w:val="00FE4AC5"/>
    <w:rsid w:val="00FE4B53"/>
    <w:rsid w:val="00FF286D"/>
    <w:rsid w:val="04D11E4B"/>
    <w:rsid w:val="165745BD"/>
    <w:rsid w:val="2810568F"/>
    <w:rsid w:val="2E027C24"/>
    <w:rsid w:val="2EC741E5"/>
    <w:rsid w:val="338B36F2"/>
    <w:rsid w:val="3A1854D0"/>
    <w:rsid w:val="49BA417B"/>
    <w:rsid w:val="4AA94C3E"/>
    <w:rsid w:val="4D4836AB"/>
    <w:rsid w:val="56BC59C4"/>
    <w:rsid w:val="6D892F7B"/>
    <w:rsid w:val="6F2B0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93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E0293E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rsid w:val="00E0293E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iPriority w:val="9"/>
    <w:unhideWhenUsed/>
    <w:qFormat/>
    <w:rsid w:val="00E0293E"/>
    <w:pPr>
      <w:keepNext/>
      <w:keepLines/>
      <w:spacing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9"/>
    <w:unhideWhenUsed/>
    <w:qFormat/>
    <w:rsid w:val="00E0293E"/>
    <w:pPr>
      <w:keepNext/>
      <w:keepLines/>
      <w:spacing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02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02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E0293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029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1246;&#31080;&#25298;&#25910;&#35777;&#26126;(1)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444FA9-6043-494B-AA19-BD2122E2C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税票拒收证明(1)</Template>
  <TotalTime>16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13</cp:revision>
  <dcterms:created xsi:type="dcterms:W3CDTF">2019-10-22T12:31:00Z</dcterms:created>
  <dcterms:modified xsi:type="dcterms:W3CDTF">2019-10-23T13:47:00Z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